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64DF" w14:textId="13684D71" w:rsidR="00003983" w:rsidRDefault="00FE53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F739C6">
        <w:rPr>
          <w:rFonts w:eastAsia="游明朝" w:cs="Arial" w:hint="eastAsia"/>
          <w:b/>
          <w:sz w:val="24"/>
          <w:szCs w:val="24"/>
          <w:lang w:eastAsia="ja-JP"/>
        </w:rPr>
        <w:t>108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>
        <w:rPr>
          <w:rFonts w:eastAsia="游明朝" w:hint="eastAsia"/>
          <w:b/>
          <w:i/>
          <w:sz w:val="28"/>
          <w:lang w:val="en-US" w:eastAsia="ja-JP"/>
        </w:rPr>
        <w:t>466</w:t>
      </w:r>
      <w:r w:rsidR="00BB55B5">
        <w:rPr>
          <w:rFonts w:eastAsia="游明朝" w:hint="eastAsia"/>
          <w:b/>
          <w:i/>
          <w:sz w:val="28"/>
          <w:lang w:val="en-US" w:eastAsia="ja-JP"/>
        </w:rPr>
        <w:t>5</w:t>
      </w:r>
    </w:p>
    <w:p w14:paraId="430A64E0" w14:textId="1CE66ADA" w:rsidR="00003983" w:rsidRPr="00F739C6" w:rsidRDefault="00F739C6">
      <w:pPr>
        <w:tabs>
          <w:tab w:val="right" w:pos="9639"/>
        </w:tabs>
        <w:jc w:val="both"/>
        <w:outlineLvl w:val="0"/>
        <w:rPr>
          <w:rFonts w:ascii="Arial" w:eastAsia="游明朝" w:hAnsi="Arial" w:cs="Arial"/>
          <w:b/>
          <w:bCs/>
          <w:sz w:val="24"/>
          <w:lang w:val="it-IT" w:eastAsia="ja-JP"/>
        </w:rPr>
      </w:pP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25th Aug. </w:t>
      </w:r>
      <w:r w:rsidRPr="00F739C6">
        <w:rPr>
          <w:rFonts w:ascii="Arial" w:hAnsi="Arial" w:cs="Arial"/>
          <w:b/>
          <w:bCs/>
          <w:sz w:val="24"/>
          <w:szCs w:val="24"/>
        </w:rPr>
        <w:t>2025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29th Aug. </w:t>
      </w:r>
      <w:r w:rsidRPr="00F739C6">
        <w:rPr>
          <w:rFonts w:ascii="Arial" w:hAnsi="Arial" w:cs="Arial"/>
          <w:b/>
          <w:bCs/>
          <w:sz w:val="24"/>
          <w:szCs w:val="24"/>
        </w:rPr>
        <w:t>2025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03983" w14:paraId="430A64E2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A64E1" w14:textId="77777777" w:rsidR="00003983" w:rsidRDefault="00FE53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03983" w14:paraId="430A64E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4E3" w14:textId="77777777" w:rsidR="00003983" w:rsidRDefault="00FE53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03983" w14:paraId="430A64E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30A64E5" w14:textId="77777777" w:rsidR="00003983" w:rsidRDefault="000039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30A64E6" w14:textId="77777777" w:rsidR="00003983" w:rsidRDefault="000039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3983" w14:paraId="430A64E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A64E8" w14:textId="77777777" w:rsidR="00003983" w:rsidRDefault="00FE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A64E9" w14:textId="236FA0EC" w:rsidR="00003983" w:rsidRPr="00F739C6" w:rsidRDefault="009B5C14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9B5C14">
              <w:t>PRD21 CDS</w:t>
            </w:r>
            <w:r w:rsidR="00BB55B5">
              <w:rPr>
                <w:rFonts w:eastAsia="游明朝" w:hint="eastAsia"/>
                <w:lang w:eastAsia="ja-JP"/>
              </w:rPr>
              <w:t>:</w:t>
            </w:r>
            <w:r w:rsidRPr="009B5C14">
              <w:t xml:space="preserve"> NR CA PC3 R17 Combos</w:t>
            </w:r>
          </w:p>
        </w:tc>
      </w:tr>
      <w:tr w:rsidR="00003983" w14:paraId="430A64ED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0A64EB" w14:textId="77777777" w:rsidR="00003983" w:rsidRDefault="000039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30A64EC" w14:textId="77777777" w:rsidR="00003983" w:rsidRDefault="000039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3983" w14:paraId="430A64F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A64EE" w14:textId="77777777" w:rsidR="00003983" w:rsidRDefault="00FE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30A64EF" w14:textId="38121AE8" w:rsidR="00003983" w:rsidRDefault="00F739C6">
            <w:pPr>
              <w:pStyle w:val="CRCoverPage"/>
              <w:spacing w:after="0"/>
              <w:ind w:left="100"/>
            </w:pPr>
            <w:r w:rsidRPr="00392416">
              <w:t>NTT DOCOMO INC.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0A64F0" w14:textId="77777777" w:rsidR="00003983" w:rsidRDefault="000039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0A64F1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A64F2" w14:textId="3CBEDD09" w:rsidR="00003983" w:rsidRPr="00F739C6" w:rsidRDefault="00F739C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>
                <w:rPr>
                  <w:rFonts w:eastAsia="游明朝" w:hint="eastAsia"/>
                  <w:noProof/>
                  <w:lang w:eastAsia="ja-JP"/>
                </w:rPr>
                <w:t>29</w:t>
              </w:r>
            </w:fldSimple>
          </w:p>
        </w:tc>
      </w:tr>
    </w:tbl>
    <w:p w14:paraId="430A64F4" w14:textId="77777777" w:rsidR="00003983" w:rsidRDefault="0000398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03983" w14:paraId="430A64FB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0A64F5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0A64F6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4F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30A64F8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4F9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0A64F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0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0A64FC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30A64FD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4FE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30A64FF" w14:textId="77777777" w:rsidR="00003983" w:rsidRDefault="00FE53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0" w14:textId="55903A7B" w:rsidR="00003983" w:rsidRDefault="009B5C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0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03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04" w14:textId="77777777" w:rsidR="00003983" w:rsidRDefault="00FE539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6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8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0A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0B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0C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30A650D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0E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0F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1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12" w14:textId="77777777" w:rsidR="00003983" w:rsidRDefault="00FE539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4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6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8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19" w14:textId="77777777" w:rsidR="00003983" w:rsidRDefault="00FE539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B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C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D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2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F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20" w14:textId="77777777" w:rsidR="00003983" w:rsidRDefault="00FE539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2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4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2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26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27" w14:textId="77777777" w:rsidR="00003983" w:rsidRDefault="00FE539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8" w14:textId="3007A09A" w:rsidR="00003983" w:rsidRDefault="009B5C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9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B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3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2D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2E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2F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30A6530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3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2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3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34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5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6" w14:textId="47365EEF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7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8" w14:textId="0BE4E1AD" w:rsidR="00003983" w:rsidRDefault="009B5C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9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3B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C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D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E" w14:textId="77777777" w:rsidR="00003983" w:rsidRDefault="00FE539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F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40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42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43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30A6544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0A654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A6547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0A6548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30A6549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A67CC69" w14:textId="77777777" w:rsidR="00003983" w:rsidRDefault="005C07D8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CA_n1A-n28A-n79A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/-</w:t>
            </w:r>
          </w:p>
          <w:p w14:paraId="0AC0FAEF" w14:textId="77777777" w:rsidR="005C07D8" w:rsidRDefault="005C07D8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CA_n1A-n28A-n79A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</w:t>
            </w:r>
            <w:r w:rsidR="000E5CCB" w:rsidRPr="005C07D8">
              <w:rPr>
                <w:rFonts w:eastAsia="游明朝"/>
                <w:bCs/>
                <w:caps/>
                <w:lang w:eastAsia="ja-JP"/>
              </w:rPr>
              <w:t xml:space="preserve"> CA_n1A-n28A</w:t>
            </w:r>
          </w:p>
          <w:p w14:paraId="7AAB40B3" w14:textId="311A55A3" w:rsidR="000E5CCB" w:rsidRDefault="000E5CCB" w:rsidP="000E5CCB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CA_n1A-n28A-n79A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</w:t>
            </w:r>
            <w:r w:rsidRPr="005C07D8">
              <w:rPr>
                <w:rFonts w:eastAsia="游明朝"/>
                <w:bCs/>
                <w:caps/>
                <w:lang w:eastAsia="ja-JP"/>
              </w:rPr>
              <w:t xml:space="preserve"> CA_n1A-n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705C7258" w14:textId="198B2347" w:rsidR="000E5CCB" w:rsidRDefault="000E5CCB" w:rsidP="000E5CCB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CA_n1A-n28A-n79A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</w:t>
            </w:r>
            <w:r w:rsidRPr="005C07D8">
              <w:rPr>
                <w:rFonts w:eastAsia="游明朝"/>
                <w:bCs/>
                <w:caps/>
                <w:lang w:eastAsia="ja-JP"/>
              </w:rPr>
              <w:t xml:space="preserve"> CA_n</w:t>
            </w:r>
            <w:r>
              <w:rPr>
                <w:rFonts w:eastAsia="游明朝" w:hint="eastAsia"/>
                <w:bCs/>
                <w:caps/>
                <w:lang w:eastAsia="ja-JP"/>
              </w:rPr>
              <w:t>28</w:t>
            </w:r>
            <w:r w:rsidRPr="005C07D8">
              <w:rPr>
                <w:rFonts w:eastAsia="游明朝"/>
                <w:bCs/>
                <w:caps/>
                <w:lang w:eastAsia="ja-JP"/>
              </w:rPr>
              <w:t>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0C2F500D" w14:textId="50C479E1" w:rsidR="000E5CCB" w:rsidRDefault="000E5CCB" w:rsidP="000E5CCB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</w:p>
          <w:p w14:paraId="2550B4BD" w14:textId="4ED107D7" w:rsidR="000E5CCB" w:rsidRDefault="004B0E03" w:rsidP="000E5CCB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4B0E03">
              <w:rPr>
                <w:rFonts w:eastAsia="游明朝"/>
                <w:bCs/>
                <w:caps/>
                <w:lang w:eastAsia="ja-JP"/>
              </w:rPr>
              <w:t>CA_n1A-n78A-n79A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/-</w:t>
            </w:r>
          </w:p>
          <w:p w14:paraId="14F83C51" w14:textId="77777777" w:rsidR="000E5CCB" w:rsidRDefault="004B0E03" w:rsidP="004B0E03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4B0E03">
              <w:rPr>
                <w:rFonts w:eastAsia="游明朝"/>
                <w:bCs/>
                <w:caps/>
                <w:lang w:eastAsia="ja-JP"/>
              </w:rPr>
              <w:t>CA_n1A-n78A-n79A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</w:t>
            </w:r>
            <w:r>
              <w:t xml:space="preserve"> </w:t>
            </w:r>
            <w:r w:rsidRPr="004B0E03">
              <w:rPr>
                <w:rFonts w:eastAsia="游明朝"/>
                <w:bCs/>
                <w:caps/>
                <w:lang w:eastAsia="ja-JP"/>
              </w:rPr>
              <w:t>CA_n1A-n78A</w:t>
            </w:r>
          </w:p>
          <w:p w14:paraId="430A654A" w14:textId="67425BCF" w:rsidR="007A33A2" w:rsidRPr="000E5CCB" w:rsidRDefault="004B0E03" w:rsidP="007416F7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4B0E03">
              <w:rPr>
                <w:rFonts w:eastAsia="游明朝"/>
                <w:bCs/>
                <w:caps/>
                <w:lang w:eastAsia="ja-JP"/>
              </w:rPr>
              <w:t>CA_n1A-n78A-n79A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>/</w:t>
            </w:r>
            <w:r>
              <w:t xml:space="preserve"> </w:t>
            </w:r>
            <w:r w:rsidRPr="004B0E03">
              <w:rPr>
                <w:rFonts w:eastAsia="游明朝"/>
                <w:bCs/>
                <w:caps/>
                <w:lang w:eastAsia="ja-JP"/>
              </w:rPr>
              <w:t>CA_n1A-n7</w:t>
            </w:r>
            <w:r>
              <w:rPr>
                <w:rFonts w:eastAsia="游明朝" w:hint="eastAsia"/>
                <w:bCs/>
                <w:caps/>
                <w:lang w:eastAsia="ja-JP"/>
              </w:rPr>
              <w:t>9</w:t>
            </w:r>
            <w:r w:rsidRPr="004B0E03">
              <w:rPr>
                <w:rFonts w:eastAsia="游明朝"/>
                <w:bCs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4B" w14:textId="77777777" w:rsidR="00003983" w:rsidRDefault="00003983">
            <w:pPr>
              <w:pStyle w:val="CRCoverPage"/>
              <w:spacing w:after="0"/>
            </w:pPr>
          </w:p>
        </w:tc>
      </w:tr>
      <w:tr w:rsidR="00003983" w14:paraId="430A65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0A654D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30A654E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0A654F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30A6550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5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5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53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30A6554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30A6555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56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30A655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A6559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30A655A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30A655B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5C" w14:textId="77777777" w:rsidR="00003983" w:rsidRDefault="00FE53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5D" w14:textId="77777777" w:rsidR="00003983" w:rsidRDefault="00003983">
            <w:pPr>
              <w:pStyle w:val="CRCoverPage"/>
              <w:spacing w:after="0"/>
            </w:pPr>
          </w:p>
        </w:tc>
      </w:tr>
      <w:tr w:rsidR="00003983" w14:paraId="430A656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A655F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30A6560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0A6561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62" w14:textId="77777777" w:rsidR="00003983" w:rsidRDefault="0000398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656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30A6571" w14:textId="539F52D3" w:rsidR="00003983" w:rsidRDefault="00003983" w:rsidP="00F739C6">
      <w:pPr>
        <w:pStyle w:val="CRCoverPage"/>
        <w:rPr>
          <w:i/>
          <w:iCs/>
          <w:color w:val="FF0000"/>
          <w:lang w:val="en-US"/>
        </w:rPr>
      </w:pPr>
    </w:p>
    <w:sectPr w:rsidR="0000398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A6579" w14:textId="77777777" w:rsidR="00FE5393" w:rsidRDefault="00FE5393">
      <w:pPr>
        <w:spacing w:after="0"/>
      </w:pPr>
      <w:r>
        <w:separator/>
      </w:r>
    </w:p>
  </w:endnote>
  <w:endnote w:type="continuationSeparator" w:id="0">
    <w:p w14:paraId="430A657B" w14:textId="77777777" w:rsidR="00FE5393" w:rsidRDefault="00FE5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6576" w14:textId="77777777" w:rsidR="00003983" w:rsidRDefault="00FE539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A6572" w14:textId="77777777" w:rsidR="00003983" w:rsidRDefault="00FE5393">
      <w:pPr>
        <w:spacing w:after="0"/>
      </w:pPr>
      <w:r>
        <w:separator/>
      </w:r>
    </w:p>
  </w:footnote>
  <w:footnote w:type="continuationSeparator" w:id="0">
    <w:p w14:paraId="430A6573" w14:textId="77777777" w:rsidR="00003983" w:rsidRDefault="00FE53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6574" w14:textId="77777777" w:rsidR="00003983" w:rsidRDefault="00003983">
    <w:pPr>
      <w:pStyle w:val="afe"/>
    </w:pPr>
  </w:p>
  <w:p w14:paraId="430A6575" w14:textId="77777777" w:rsidR="00003983" w:rsidRDefault="0000398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52571234">
    <w:abstractNumId w:val="3"/>
  </w:num>
  <w:num w:numId="2" w16cid:durableId="188876702">
    <w:abstractNumId w:val="5"/>
  </w:num>
  <w:num w:numId="3" w16cid:durableId="1753240943">
    <w:abstractNumId w:val="1"/>
  </w:num>
  <w:num w:numId="4" w16cid:durableId="323436556">
    <w:abstractNumId w:val="4"/>
  </w:num>
  <w:num w:numId="5" w16cid:durableId="442306480">
    <w:abstractNumId w:val="14"/>
  </w:num>
  <w:num w:numId="6" w16cid:durableId="1914192647">
    <w:abstractNumId w:val="2"/>
  </w:num>
  <w:num w:numId="7" w16cid:durableId="49500807">
    <w:abstractNumId w:val="10"/>
  </w:num>
  <w:num w:numId="8" w16cid:durableId="1559901034">
    <w:abstractNumId w:val="7"/>
  </w:num>
  <w:num w:numId="9" w16cid:durableId="692340968">
    <w:abstractNumId w:val="13"/>
  </w:num>
  <w:num w:numId="10" w16cid:durableId="953711902">
    <w:abstractNumId w:val="15"/>
  </w:num>
  <w:num w:numId="11" w16cid:durableId="1823622743">
    <w:abstractNumId w:val="16"/>
  </w:num>
  <w:num w:numId="12" w16cid:durableId="2069379786">
    <w:abstractNumId w:val="8"/>
  </w:num>
  <w:num w:numId="13" w16cid:durableId="1949772475">
    <w:abstractNumId w:val="9"/>
  </w:num>
  <w:num w:numId="14" w16cid:durableId="1242444973">
    <w:abstractNumId w:val="6"/>
  </w:num>
  <w:num w:numId="15" w16cid:durableId="1993632921">
    <w:abstractNumId w:val="12"/>
  </w:num>
  <w:num w:numId="16" w16cid:durableId="596713961">
    <w:abstractNumId w:val="0"/>
  </w:num>
  <w:num w:numId="17" w16cid:durableId="247915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3983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5CCB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3F98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5056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0E03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07D8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16F7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33A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5C14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55B5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41BD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77BA1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938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39C6"/>
    <w:rsid w:val="00F74811"/>
    <w:rsid w:val="00F7675D"/>
    <w:rsid w:val="00F80643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393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0A64DF"/>
  <w15:docId w15:val="{DB3E71F2-2BFA-4471-9449-AA40B52B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F739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9C239AF1-31A9-42E7-BB5B-16B589C91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886</Characters>
  <Pages>1</Pages>
  <DocSecurity>0</DocSecurity>
  <Words>151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2025-08-29T06:27:00Z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